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2C3D18E2" w14:textId="586D4FEB" w:rsidR="00947BD3" w:rsidRPr="00E53615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00947BD3">
        <w:rPr>
          <w:rFonts w:cs="Arial"/>
        </w:rPr>
        <w:t>Številka</w:t>
      </w:r>
      <w:r w:rsidR="004D1FBD" w:rsidRPr="00947BD3">
        <w:rPr>
          <w:rFonts w:cs="Arial"/>
        </w:rPr>
        <w:t>:</w:t>
      </w:r>
      <w:r w:rsidR="00415B98">
        <w:rPr>
          <w:rFonts w:cs="Arial"/>
        </w:rPr>
        <w:tab/>
      </w:r>
      <w:r w:rsidR="00F62601" w:rsidRPr="00E53615">
        <w:rPr>
          <w:rFonts w:cs="Arial"/>
        </w:rPr>
        <w:t>4301-</w:t>
      </w:r>
      <w:r w:rsidR="00023359" w:rsidRPr="00E53615">
        <w:rPr>
          <w:rFonts w:cs="Arial"/>
        </w:rPr>
        <w:t>00</w:t>
      </w:r>
      <w:r w:rsidR="00CC3BE9">
        <w:rPr>
          <w:rFonts w:cs="Arial"/>
        </w:rPr>
        <w:t>59</w:t>
      </w:r>
      <w:r w:rsidR="00F62601" w:rsidRPr="00E53615">
        <w:rPr>
          <w:rFonts w:cs="Arial"/>
        </w:rPr>
        <w:t>/</w:t>
      </w:r>
      <w:r w:rsidR="004565D8" w:rsidRPr="00E53615">
        <w:rPr>
          <w:rFonts w:cs="Arial"/>
        </w:rPr>
        <w:t>2024</w:t>
      </w:r>
    </w:p>
    <w:p w14:paraId="7BB5526D" w14:textId="4C04A577" w:rsidR="008E282D" w:rsidRPr="00E53615" w:rsidRDefault="00947BD3" w:rsidP="00996859">
      <w:pPr>
        <w:tabs>
          <w:tab w:val="left" w:pos="993"/>
          <w:tab w:val="left" w:pos="1134"/>
        </w:tabs>
        <w:rPr>
          <w:rFonts w:cs="Arial"/>
        </w:rPr>
      </w:pPr>
      <w:r w:rsidRPr="00E53615">
        <w:rPr>
          <w:rFonts w:cs="Arial"/>
        </w:rPr>
        <w:t>JN</w:t>
      </w:r>
      <w:r w:rsidR="00C231A2" w:rsidRPr="00E53615">
        <w:rPr>
          <w:rFonts w:cs="Arial"/>
        </w:rPr>
        <w:t xml:space="preserve"> BR</w:t>
      </w:r>
      <w:r w:rsidRPr="00E53615">
        <w:rPr>
          <w:rFonts w:cs="Arial"/>
        </w:rPr>
        <w:t>:</w:t>
      </w:r>
      <w:r w:rsidR="004D1FBD" w:rsidRPr="00E53615">
        <w:rPr>
          <w:rFonts w:cs="Arial"/>
        </w:rPr>
        <w:t xml:space="preserve"> </w:t>
      </w:r>
      <w:r w:rsidR="00415B98" w:rsidRPr="00E53615">
        <w:rPr>
          <w:rFonts w:cs="Arial"/>
        </w:rPr>
        <w:tab/>
      </w:r>
      <w:r w:rsidR="00F62601" w:rsidRPr="00E53615">
        <w:rPr>
          <w:rFonts w:cs="Arial"/>
        </w:rPr>
        <w:t>202</w:t>
      </w:r>
      <w:r w:rsidR="004565D8" w:rsidRPr="00E53615">
        <w:rPr>
          <w:rFonts w:cs="Arial"/>
        </w:rPr>
        <w:t>4</w:t>
      </w:r>
      <w:r w:rsidR="00F62601" w:rsidRPr="00E53615">
        <w:rPr>
          <w:rFonts w:cs="Arial"/>
        </w:rPr>
        <w:t>-</w:t>
      </w:r>
      <w:r w:rsidR="00CC3BE9">
        <w:rPr>
          <w:rFonts w:cs="Arial"/>
        </w:rPr>
        <w:t>311</w:t>
      </w:r>
      <w:bookmarkStart w:id="0" w:name="_GoBack"/>
      <w:bookmarkEnd w:id="0"/>
    </w:p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6E412D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8F65B0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05D63F14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503541">
        <w:rPr>
          <w:rFonts w:cs="Arial"/>
          <w:b/>
          <w:color w:val="000000" w:themeColor="text1"/>
          <w:lang w:eastAsia="x-none"/>
        </w:rPr>
        <w:t>predmeta</w:t>
      </w:r>
      <w:r w:rsidR="008D1C65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3879CB01" w14:textId="77777777" w:rsidR="004264C8" w:rsidRPr="0041324F" w:rsidRDefault="004264C8" w:rsidP="004264C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0BC371F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vgradijo.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075BFB2" w14:textId="77777777" w:rsidR="004264C8" w:rsidRDefault="004264C8" w:rsidP="004264C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2F09CFF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0C739C">
        <w:rPr>
          <w:rFonts w:cs="Arial"/>
        </w:rPr>
        <w:t xml:space="preserve">dobave </w:t>
      </w:r>
      <w:r w:rsidR="008D1C65">
        <w:rPr>
          <w:rFonts w:cs="Arial"/>
        </w:rPr>
        <w:t>blaga</w:t>
      </w:r>
      <w:r w:rsidRPr="00F66554">
        <w:rPr>
          <w:rFonts w:cs="Arial"/>
        </w:rPr>
        <w:t xml:space="preserve"> in vrednost</w:t>
      </w:r>
      <w:r w:rsidR="008D1C65">
        <w:rPr>
          <w:rFonts w:cs="Arial"/>
        </w:rPr>
        <w:t>i</w:t>
      </w:r>
      <w:r w:rsidRPr="00F66554">
        <w:rPr>
          <w:rFonts w:cs="Arial"/>
        </w:rPr>
        <w:t xml:space="preserve"> </w:t>
      </w:r>
      <w:r w:rsidR="008D1C65">
        <w:rPr>
          <w:rFonts w:cs="Arial"/>
        </w:rPr>
        <w:t xml:space="preserve">le-tega </w:t>
      </w:r>
      <w:r w:rsidRPr="00F66554">
        <w:rPr>
          <w:rFonts w:cs="Arial"/>
        </w:rPr>
        <w:t xml:space="preserve">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C8267B1" w14:textId="278FED39" w:rsidR="004264C8" w:rsidRDefault="004264C8" w:rsidP="004264C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 w:rsidR="00FF303E"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</w:t>
      </w:r>
      <w:r>
        <w:lastRenderedPageBreak/>
        <w:t>organ.</w:t>
      </w:r>
    </w:p>
    <w:p w14:paraId="7E3AD86E" w14:textId="54E0DD82" w:rsidR="004264C8" w:rsidRDefault="004264C8" w:rsidP="004264C8">
      <w:pPr>
        <w:widowControl w:val="0"/>
        <w:ind w:left="360"/>
        <w:jc w:val="both"/>
      </w:pPr>
    </w:p>
    <w:p w14:paraId="519EAE8D" w14:textId="1907E61C" w:rsidR="004264C8" w:rsidRDefault="004264C8" w:rsidP="004264C8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5F138E52" w14:textId="225E3F31" w:rsidR="00A62B9C" w:rsidRDefault="00A62B9C" w:rsidP="004264C8">
      <w:pPr>
        <w:widowControl w:val="0"/>
        <w:ind w:left="360"/>
        <w:jc w:val="both"/>
        <w:rPr>
          <w:rFonts w:cs="Arial"/>
        </w:rPr>
      </w:pPr>
    </w:p>
    <w:p w14:paraId="14AAF852" w14:textId="3672932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  <w:u w:val="single"/>
        </w:rPr>
        <w:t xml:space="preserve">Skladno s 1. odstavkom 94. člena ZJN-3, lahko ponudnik odda v </w:t>
      </w:r>
      <w:proofErr w:type="spellStart"/>
      <w:r w:rsidRPr="00A62B9C">
        <w:rPr>
          <w:rFonts w:cs="Arial"/>
          <w:u w:val="single"/>
        </w:rPr>
        <w:t>podizvajanje</w:t>
      </w:r>
      <w:proofErr w:type="spellEnd"/>
      <w:r w:rsidRPr="00A62B9C">
        <w:rPr>
          <w:rFonts w:cs="Arial"/>
          <w:u w:val="single"/>
        </w:rPr>
        <w:t xml:space="preserve"> samo del javnega naročila.</w:t>
      </w:r>
    </w:p>
    <w:p w14:paraId="64830B90" w14:textId="5B6F0418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</w:p>
    <w:p w14:paraId="4CFCFD09" w14:textId="1C75EC8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</w:rPr>
        <w:t>Obrazec predloži</w:t>
      </w:r>
      <w:r w:rsidRPr="00A62B9C">
        <w:rPr>
          <w:rFonts w:cs="Arial"/>
          <w:u w:val="single"/>
        </w:rPr>
        <w:t xml:space="preserve"> </w:t>
      </w:r>
      <w:r w:rsidRPr="00A62B9C">
        <w:rPr>
          <w:rFonts w:cs="Arial"/>
          <w:b/>
          <w:u w:val="single"/>
        </w:rPr>
        <w:t>glavni ponudnik, ostali sodelujoči pa ga sopodpišejo.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C86CB72" w:rsidR="00177383" w:rsidRPr="0041324F" w:rsidRDefault="00177383" w:rsidP="00740A1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A9E349D" w14:textId="7CD005CC" w:rsidR="00124F83" w:rsidRDefault="00260446" w:rsidP="00124F83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DB0960" w:rsidRPr="003C6CA8">
        <w:rPr>
          <w:rFonts w:cs="Arial"/>
        </w:rPr>
        <w:t xml:space="preserve">izpolnijo ESPD in ga v skladu z navodilom iz tega obrazca priložijo ponudbi </w:t>
      </w:r>
      <w:r w:rsidR="00DB0960" w:rsidRPr="00CD7FBA">
        <w:rPr>
          <w:rFonts w:cs="Arial"/>
        </w:rPr>
        <w:t xml:space="preserve">ter predložijo druga </w:t>
      </w:r>
      <w:r w:rsidR="009600F8">
        <w:rPr>
          <w:rFonts w:cs="Arial"/>
        </w:rPr>
        <w:t>morebitna</w:t>
      </w:r>
      <w:r w:rsidR="002C18F9">
        <w:rPr>
          <w:rFonts w:cs="Arial"/>
        </w:rPr>
        <w:t xml:space="preserve"> </w:t>
      </w:r>
      <w:r w:rsidR="00DB0960" w:rsidRPr="00CD7FBA">
        <w:rPr>
          <w:rFonts w:cs="Arial"/>
        </w:rPr>
        <w:t>dokazila, kot jih zahteva obrazec OBR – 2.06</w:t>
      </w:r>
      <w:r w:rsidR="009600F8">
        <w:rPr>
          <w:rFonts w:cs="Arial"/>
        </w:rPr>
        <w:t>.</w:t>
      </w:r>
      <w:r w:rsidR="00DB0960" w:rsidRPr="00CD7FBA">
        <w:rPr>
          <w:rFonts w:cs="Arial"/>
        </w:rPr>
        <w:t xml:space="preserve"> </w:t>
      </w:r>
      <w:r w:rsidR="00124F83" w:rsidRPr="003C6CA8">
        <w:rPr>
          <w:rFonts w:cs="Arial"/>
        </w:rPr>
        <w:t>Vsa sodelujoča podjetja morajo izpolnjevati zahtevane pogoje, razen tistih</w:t>
      </w:r>
      <w:r w:rsidR="009600F8">
        <w:rPr>
          <w:rFonts w:cs="Arial"/>
        </w:rPr>
        <w:t xml:space="preserve">, kjer je opredeljeno drugače. </w:t>
      </w:r>
    </w:p>
    <w:p w14:paraId="537B4F15" w14:textId="77777777" w:rsidR="00B6215F" w:rsidRDefault="00B6215F" w:rsidP="00124F83">
      <w:pPr>
        <w:widowControl w:val="0"/>
        <w:ind w:left="348"/>
        <w:jc w:val="both"/>
        <w:rPr>
          <w:rFonts w:cs="Arial"/>
        </w:rPr>
      </w:pPr>
    </w:p>
    <w:p w14:paraId="6B0545F0" w14:textId="723A92CB" w:rsidR="00B6215F" w:rsidRPr="00B6215F" w:rsidRDefault="00B6215F" w:rsidP="00B6215F">
      <w:pPr>
        <w:ind w:left="348"/>
        <w:jc w:val="both"/>
      </w:pPr>
      <w:r w:rsidRPr="00B6215F">
        <w:t xml:space="preserve">Prosimo vas, da v ESPD obrazcu v razdelku 2 Postopek, v točki Del II za informacije o gospodarskem subjektu navedete matično številko in pri predstavnikih gospodarskih subjektov navedete tudi EMŠO za hitrejše preverjanje  sprejemljivosti ponudb.  </w:t>
      </w:r>
    </w:p>
    <w:p w14:paraId="2E43291C" w14:textId="77777777" w:rsidR="00177383" w:rsidRPr="0041324F" w:rsidRDefault="00177383" w:rsidP="00DB0960">
      <w:pPr>
        <w:widowControl w:val="0"/>
        <w:ind w:left="360"/>
        <w:jc w:val="both"/>
        <w:rPr>
          <w:rFonts w:cs="Arial"/>
        </w:rPr>
      </w:pPr>
    </w:p>
    <w:p w14:paraId="618CD489" w14:textId="6B4FCC41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5BFF3CAC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Obrazca v ponudbi ni potrebno predložiti in se za</w:t>
      </w:r>
      <w:r w:rsidR="00066A83" w:rsidRPr="0041324F">
        <w:rPr>
          <w:rFonts w:cs="Arial"/>
        </w:rPr>
        <w:t xml:space="preserve"> </w:t>
      </w:r>
      <w:r w:rsidR="00066A83"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poziva. </w:t>
      </w:r>
      <w:r w:rsidR="00066A83" w:rsidRPr="0041324F">
        <w:rPr>
          <w:rFonts w:cs="Arial"/>
        </w:rPr>
        <w:t>.</w:t>
      </w:r>
      <w:r w:rsidR="007359B3">
        <w:rPr>
          <w:rFonts w:cs="Arial"/>
        </w:rPr>
        <w:t xml:space="preserve"> </w:t>
      </w:r>
    </w:p>
    <w:p w14:paraId="7CB17679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</w:p>
    <w:p w14:paraId="2B24D0C7" w14:textId="27A54382" w:rsidR="008268EB" w:rsidRDefault="0021790F" w:rsidP="00996859">
      <w:pPr>
        <w:widowControl w:val="0"/>
        <w:ind w:left="348"/>
        <w:jc w:val="both"/>
        <w:rPr>
          <w:rFonts w:cs="Arial"/>
        </w:rPr>
      </w:pPr>
      <w:r w:rsidRPr="0021790F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21790F">
        <w:rPr>
          <w:rFonts w:cs="Arial"/>
        </w:rPr>
        <w:t xml:space="preserve">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807E461" w14:textId="77777777" w:rsidR="00621A54" w:rsidRDefault="00621A54" w:rsidP="0021790F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Obrazca v ponudni ni potrebno predložiti in se za</w:t>
      </w:r>
      <w:r w:rsidR="00066A83" w:rsidRPr="00066A83">
        <w:rPr>
          <w:rFonts w:cs="Arial"/>
        </w:rPr>
        <w:t xml:space="preserve"> </w:t>
      </w:r>
      <w:r w:rsidR="00066A83"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="00066A83" w:rsidRPr="00066A83">
        <w:rPr>
          <w:rFonts w:cs="Arial"/>
        </w:rPr>
        <w:t xml:space="preserve">. </w:t>
      </w:r>
    </w:p>
    <w:p w14:paraId="29D8ADC3" w14:textId="77777777" w:rsidR="00621A54" w:rsidRDefault="00621A54" w:rsidP="0021790F">
      <w:pPr>
        <w:widowControl w:val="0"/>
        <w:ind w:left="360"/>
        <w:jc w:val="both"/>
        <w:rPr>
          <w:rFonts w:cs="Arial"/>
        </w:rPr>
      </w:pPr>
    </w:p>
    <w:p w14:paraId="0731A0FD" w14:textId="56703009" w:rsidR="0021790F" w:rsidRDefault="0021790F" w:rsidP="0021790F">
      <w:pPr>
        <w:widowControl w:val="0"/>
        <w:ind w:left="360"/>
        <w:jc w:val="both"/>
        <w:rPr>
          <w:rFonts w:cs="Arial"/>
        </w:rPr>
      </w:pPr>
      <w:r w:rsidRPr="0058234A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58234A">
        <w:rPr>
          <w:rFonts w:cs="Arial"/>
        </w:rPr>
        <w:t xml:space="preserve"> izjave preveril podatke iz uradnih evidenc</w:t>
      </w:r>
      <w:r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46D469C9" w:rsidR="00B65B5A" w:rsidRDefault="00616E38" w:rsidP="00996859">
      <w:pPr>
        <w:widowControl w:val="0"/>
        <w:ind w:left="360"/>
        <w:jc w:val="both"/>
        <w:rPr>
          <w:rFonts w:cs="Arial"/>
        </w:rPr>
      </w:pPr>
      <w:r w:rsidRPr="36BAAD31">
        <w:rPr>
          <w:rFonts w:cs="Arial"/>
        </w:rPr>
        <w:t xml:space="preserve">Obrazec izpolnijo </w:t>
      </w:r>
      <w:r w:rsidRPr="36BAAD31">
        <w:rPr>
          <w:rFonts w:cs="Arial"/>
          <w:b/>
          <w:bCs/>
          <w:u w:val="single"/>
        </w:rPr>
        <w:t>vsa sodelujoča podjetja</w:t>
      </w:r>
      <w:r w:rsidR="00740A1A" w:rsidRPr="36BAAD31">
        <w:rPr>
          <w:rFonts w:cs="Arial"/>
          <w:b/>
          <w:bCs/>
          <w:u w:val="single"/>
        </w:rPr>
        <w:t xml:space="preserve"> (glavni ponudnik, </w:t>
      </w:r>
      <w:proofErr w:type="spellStart"/>
      <w:r w:rsidR="00740A1A" w:rsidRPr="36BAAD31">
        <w:rPr>
          <w:rFonts w:cs="Arial"/>
          <w:b/>
          <w:bCs/>
          <w:u w:val="single"/>
        </w:rPr>
        <w:t>soponudniki</w:t>
      </w:r>
      <w:proofErr w:type="spellEnd"/>
      <w:r w:rsidR="00740A1A" w:rsidRPr="36BAAD31">
        <w:rPr>
          <w:rFonts w:cs="Arial"/>
          <w:b/>
          <w:bCs/>
          <w:u w:val="single"/>
        </w:rPr>
        <w:t>, podizvajalci)</w:t>
      </w:r>
      <w:r w:rsidR="7BBE60D2" w:rsidRPr="36BAAD31">
        <w:rPr>
          <w:rFonts w:cs="Arial"/>
          <w:u w:val="single"/>
        </w:rPr>
        <w:t>,</w:t>
      </w:r>
      <w:r w:rsidR="1A220C56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ki prevzemajo</w:t>
      </w:r>
      <w:r w:rsidR="30CC80C3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po predmetnem javnem naroči</w:t>
      </w:r>
      <w:r w:rsidR="75DBFC90" w:rsidRPr="36BAAD31">
        <w:rPr>
          <w:rFonts w:cs="Arial"/>
          <w:u w:val="single"/>
        </w:rPr>
        <w:t>lu</w:t>
      </w:r>
      <w:r w:rsidR="47189463" w:rsidRPr="36BAAD31">
        <w:rPr>
          <w:rFonts w:cs="Arial"/>
          <w:u w:val="single"/>
        </w:rPr>
        <w:t xml:space="preserve"> </w:t>
      </w:r>
      <w:r w:rsidR="3D60CD7E" w:rsidRPr="36BAAD31">
        <w:rPr>
          <w:rFonts w:cs="Arial"/>
          <w:u w:val="single"/>
        </w:rPr>
        <w:t xml:space="preserve">dela, ki bodo </w:t>
      </w:r>
      <w:r w:rsidR="47189463" w:rsidRPr="36BAAD31">
        <w:rPr>
          <w:rFonts w:cs="Arial"/>
          <w:u w:val="single"/>
        </w:rPr>
        <w:t>znašala več kot 10.000,00 EUR brez DDV</w:t>
      </w:r>
      <w:r w:rsidRPr="36BAAD31">
        <w:rPr>
          <w:rFonts w:cs="Arial"/>
        </w:rPr>
        <w:t>.</w:t>
      </w:r>
      <w:r w:rsidR="00970F1C" w:rsidRPr="36BAAD31">
        <w:rPr>
          <w:rFonts w:cs="Arial"/>
        </w:rPr>
        <w:t xml:space="preserve"> Obrazec se po potrebi razširi/prilagodi.</w:t>
      </w:r>
      <w:r w:rsidRPr="36BAAD31">
        <w:rPr>
          <w:rFonts w:cs="Arial"/>
        </w:rPr>
        <w:t xml:space="preserve"> </w:t>
      </w:r>
    </w:p>
    <w:p w14:paraId="5DEB1936" w14:textId="0ADE35CD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09C2BC3D" w14:textId="082B427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t>Izjava glavnega ponudnika (OBR – 2.12)</w:t>
      </w:r>
    </w:p>
    <w:p w14:paraId="09941D07" w14:textId="1054BE84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Obrazec izpolni in predloži </w:t>
      </w:r>
      <w:r w:rsidRPr="004A329E">
        <w:rPr>
          <w:rFonts w:cs="Arial"/>
          <w:b/>
          <w:u w:val="single"/>
        </w:rPr>
        <w:t>glavni ponudnik</w:t>
      </w:r>
      <w:r>
        <w:rPr>
          <w:rFonts w:cs="Arial"/>
        </w:rPr>
        <w:t xml:space="preserve">. Obrazec se po potrebi prilagodi. </w:t>
      </w:r>
    </w:p>
    <w:p w14:paraId="1E1D8F5E" w14:textId="753950E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32E2C54E" w14:textId="4280BCBB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Ponudnik izpolni obrazec ter predloži ustrezna dokazila (če so le-ta zahtevana) skladno s pogoji, določenimi v obrazcu »Pogoji za ugotavljanje sposobnosti in usposobljenosti ponudnika (OBR – 2.06)«.</w:t>
      </w:r>
    </w:p>
    <w:p w14:paraId="5FD52D7F" w14:textId="3DC04FD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15C4FFF2" w14:textId="7F53196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lastRenderedPageBreak/>
        <w:t>Izjava sodelujočega podjetja (OBR – 2.12a)</w:t>
      </w:r>
    </w:p>
    <w:p w14:paraId="7A510921" w14:textId="09FB9BB0" w:rsidR="004A329E" w:rsidRPr="00441CC4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Obrazec predloži sodelujoče podjetje (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in / ali podizvajalec).</w:t>
      </w:r>
    </w:p>
    <w:p w14:paraId="3EC6AEF3" w14:textId="2555DFD1" w:rsidR="004D2049" w:rsidRDefault="004D2049" w:rsidP="00996859">
      <w:pPr>
        <w:widowControl w:val="0"/>
        <w:ind w:left="348"/>
        <w:jc w:val="both"/>
        <w:rPr>
          <w:rFonts w:cs="Arial"/>
        </w:rPr>
      </w:pPr>
    </w:p>
    <w:p w14:paraId="69B9C476" w14:textId="77777777" w:rsidR="00FA64F6" w:rsidRPr="00FA64F6" w:rsidRDefault="004D2049" w:rsidP="00232CBA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Finančno zavarovanje za resnost ponudbe (OBR - 2.</w:t>
      </w:r>
      <w:r w:rsidRPr="36BAAD31">
        <w:rPr>
          <w:rFonts w:cs="Arial"/>
          <w:b/>
          <w:bCs/>
        </w:rPr>
        <w:t>1</w:t>
      </w:r>
      <w:r w:rsidR="00503541" w:rsidRPr="36BAAD31">
        <w:rPr>
          <w:rFonts w:cs="Arial"/>
          <w:b/>
          <w:bCs/>
        </w:rPr>
        <w:t>4</w:t>
      </w:r>
      <w:r w:rsidRPr="36BAAD31">
        <w:rPr>
          <w:rFonts w:cs="Arial"/>
          <w:b/>
          <w:bCs/>
        </w:rPr>
        <w:t>)</w:t>
      </w:r>
      <w:r w:rsidR="00D46D07" w:rsidRPr="36BAAD31">
        <w:rPr>
          <w:rFonts w:cs="Arial"/>
          <w:i/>
          <w:iCs/>
          <w:color w:val="FF0000"/>
        </w:rPr>
        <w:t xml:space="preserve"> </w:t>
      </w:r>
    </w:p>
    <w:p w14:paraId="446782B1" w14:textId="179DFC81" w:rsidR="00133DCD" w:rsidRPr="00FA64F6" w:rsidRDefault="00D35CA7" w:rsidP="12607272">
      <w:pPr>
        <w:widowControl w:val="0"/>
        <w:ind w:left="360"/>
        <w:jc w:val="both"/>
        <w:rPr>
          <w:rFonts w:cs="Arial"/>
          <w:i/>
          <w:iCs/>
          <w:color w:val="000000" w:themeColor="text1"/>
        </w:rPr>
      </w:pPr>
      <w:r w:rsidRPr="12607272">
        <w:rPr>
          <w:rFonts w:cs="Arial"/>
          <w:color w:val="000000" w:themeColor="text1"/>
        </w:rPr>
        <w:t xml:space="preserve">Ponudnik mora v ponudbeni dokumentaciji </w:t>
      </w:r>
      <w:r w:rsidR="004264C8" w:rsidRPr="12607272">
        <w:rPr>
          <w:rFonts w:cs="Arial"/>
          <w:b/>
          <w:bCs/>
          <w:color w:val="000000" w:themeColor="text1"/>
          <w:u w:val="single"/>
        </w:rPr>
        <w:t>predložiti v N</w:t>
      </w:r>
      <w:r w:rsidRPr="12607272">
        <w:rPr>
          <w:rFonts w:cs="Arial"/>
          <w:b/>
          <w:bCs/>
          <w:color w:val="000000" w:themeColor="text1"/>
          <w:u w:val="single"/>
        </w:rPr>
        <w:t>avodilih ponudnikom za pripravo ponudbe</w:t>
      </w:r>
      <w:r w:rsidR="004264C8" w:rsidRPr="12607272">
        <w:rPr>
          <w:rFonts w:cs="Arial"/>
          <w:b/>
          <w:bCs/>
          <w:color w:val="000000" w:themeColor="text1"/>
          <w:u w:val="single"/>
        </w:rPr>
        <w:t xml:space="preserve"> (OBR – 2.02)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 zahtevano (v vrsti in vrednosti) finančno zavarovanje za resnost ponudbe in v obliki priloženi razpisni dokumentaciji - OBR - 2.1</w:t>
      </w:r>
      <w:r w:rsidR="00503541" w:rsidRPr="12607272">
        <w:rPr>
          <w:rFonts w:cs="Arial"/>
          <w:b/>
          <w:bCs/>
          <w:color w:val="000000" w:themeColor="text1"/>
          <w:u w:val="single"/>
        </w:rPr>
        <w:t>4</w:t>
      </w:r>
      <w:r w:rsidRPr="12607272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glavni ponudnik ali </w:t>
      </w:r>
      <w:proofErr w:type="spellStart"/>
      <w:r w:rsidRPr="12607272">
        <w:rPr>
          <w:rFonts w:cs="Arial"/>
          <w:b/>
          <w:bCs/>
          <w:color w:val="000000" w:themeColor="text1"/>
          <w:u w:val="single"/>
        </w:rPr>
        <w:t>soponudnik</w:t>
      </w:r>
      <w:proofErr w:type="spellEnd"/>
      <w:r w:rsidRPr="12607272">
        <w:rPr>
          <w:rFonts w:cs="Arial"/>
          <w:color w:val="000000" w:themeColor="text1"/>
        </w:rPr>
        <w:t xml:space="preserve">. Morebitna finančna zavarovanja </w:t>
      </w:r>
      <w:r w:rsidR="009819FE" w:rsidRPr="12607272">
        <w:rPr>
          <w:rFonts w:cs="Arial"/>
          <w:color w:val="000000" w:themeColor="text1"/>
        </w:rPr>
        <w:t xml:space="preserve">podizvajalcev niso </w:t>
      </w:r>
      <w:r w:rsidR="00DB2A8E" w:rsidRPr="12607272">
        <w:rPr>
          <w:rFonts w:cs="Arial"/>
          <w:color w:val="000000" w:themeColor="text1"/>
        </w:rPr>
        <w:t>dovoljena</w:t>
      </w:r>
      <w:r w:rsidR="00D10A36" w:rsidRPr="12607272">
        <w:rPr>
          <w:rFonts w:cs="Arial"/>
          <w:color w:val="000000" w:themeColor="text1"/>
        </w:rPr>
        <w:t>.</w:t>
      </w:r>
      <w:r w:rsidR="00D25FEF" w:rsidRPr="12607272">
        <w:rPr>
          <w:rFonts w:cs="Arial"/>
          <w:color w:val="000000" w:themeColor="text1"/>
        </w:rPr>
        <w:t xml:space="preserve"> </w:t>
      </w:r>
    </w:p>
    <w:p w14:paraId="472D1DE6" w14:textId="1D2C946F" w:rsidR="12607272" w:rsidRDefault="12607272" w:rsidP="12607272">
      <w:pPr>
        <w:widowControl w:val="0"/>
        <w:ind w:left="360"/>
        <w:jc w:val="both"/>
        <w:rPr>
          <w:color w:val="000000" w:themeColor="text1"/>
        </w:rPr>
      </w:pPr>
    </w:p>
    <w:p w14:paraId="5A331EBB" w14:textId="79B1139A" w:rsidR="00582D97" w:rsidRPr="00CC1A31" w:rsidRDefault="3CC0299C" w:rsidP="00582D97">
      <w:pPr>
        <w:ind w:left="360"/>
        <w:jc w:val="both"/>
        <w:rPr>
          <w:rFonts w:cs="Arial"/>
          <w:color w:val="000000" w:themeColor="text1"/>
        </w:rPr>
      </w:pPr>
      <w:r w:rsidRPr="00CC1A31">
        <w:rPr>
          <w:rFonts w:cs="Arial"/>
          <w:color w:val="000000" w:themeColor="text1"/>
        </w:rPr>
        <w:t>Velja za predložitev bančne garancije in kavcijskega zavarovanja, v primeru depozita se predloži potrdilo o nakazilu depozita.</w:t>
      </w:r>
    </w:p>
    <w:p w14:paraId="0A5C2297" w14:textId="77777777" w:rsidR="00D10A36" w:rsidRPr="009819FE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520D9678" w14:textId="70385274" w:rsidR="005E2DE5" w:rsidRPr="00523E34" w:rsidRDefault="001425DB" w:rsidP="36BAAD31">
      <w:pPr>
        <w:widowControl w:val="0"/>
        <w:numPr>
          <w:ilvl w:val="0"/>
          <w:numId w:val="15"/>
        </w:numPr>
        <w:jc w:val="both"/>
        <w:rPr>
          <w:rFonts w:cs="Arial"/>
          <w:b/>
          <w:bCs/>
          <w:color w:val="BFBFBF" w:themeColor="background1" w:themeShade="BF"/>
          <w:sz w:val="18"/>
          <w:szCs w:val="18"/>
          <w:lang w:eastAsia="x-none"/>
        </w:rPr>
      </w:pPr>
      <w:r w:rsidRPr="36BAAD31">
        <w:rPr>
          <w:rFonts w:cs="Arial"/>
          <w:b/>
          <w:bCs/>
          <w:color w:val="000000" w:themeColor="text1"/>
        </w:rPr>
        <w:t>Finančn</w:t>
      </w:r>
      <w:r w:rsidR="00826DE6">
        <w:rPr>
          <w:rFonts w:cs="Arial"/>
          <w:b/>
          <w:bCs/>
          <w:color w:val="000000" w:themeColor="text1"/>
        </w:rPr>
        <w:t>i</w:t>
      </w:r>
      <w:r w:rsidRPr="36BAAD31">
        <w:rPr>
          <w:rFonts w:cs="Arial"/>
          <w:b/>
          <w:bCs/>
          <w:color w:val="000000" w:themeColor="text1"/>
        </w:rPr>
        <w:t xml:space="preserve"> zavarovanj</w:t>
      </w:r>
      <w:r w:rsidR="00826DE6">
        <w:rPr>
          <w:rFonts w:cs="Arial"/>
          <w:b/>
          <w:bCs/>
          <w:color w:val="000000" w:themeColor="text1"/>
        </w:rPr>
        <w:t>i</w:t>
      </w:r>
      <w:r w:rsidRPr="36BAAD31">
        <w:rPr>
          <w:rFonts w:cs="Arial"/>
          <w:b/>
          <w:bCs/>
          <w:color w:val="000000" w:themeColor="text1"/>
        </w:rPr>
        <w:t xml:space="preserve"> </w:t>
      </w:r>
      <w:r w:rsidR="00FD6F4E" w:rsidRPr="36BAAD31">
        <w:rPr>
          <w:rFonts w:cs="Arial"/>
          <w:b/>
          <w:bCs/>
          <w:color w:val="000000" w:themeColor="text1"/>
        </w:rPr>
        <w:t xml:space="preserve">za dobro izvedbo </w:t>
      </w:r>
      <w:r w:rsidRPr="36BAAD31">
        <w:rPr>
          <w:rFonts w:cs="Arial"/>
          <w:b/>
          <w:bCs/>
          <w:color w:val="000000" w:themeColor="text1"/>
        </w:rPr>
        <w:t>del</w:t>
      </w:r>
      <w:r w:rsidR="005E2DE5" w:rsidRPr="36BAAD31">
        <w:rPr>
          <w:rFonts w:cs="Arial"/>
          <w:b/>
          <w:bCs/>
          <w:color w:val="000000" w:themeColor="text1"/>
        </w:rPr>
        <w:t xml:space="preserve"> (OBR - 2.1</w:t>
      </w:r>
      <w:r w:rsidR="00503541" w:rsidRPr="36BAAD31">
        <w:rPr>
          <w:rFonts w:cs="Arial"/>
          <w:b/>
          <w:bCs/>
          <w:color w:val="000000" w:themeColor="text1"/>
        </w:rPr>
        <w:t>5</w:t>
      </w:r>
      <w:r w:rsidR="00826DE6">
        <w:rPr>
          <w:rFonts w:cs="Arial"/>
          <w:b/>
          <w:bCs/>
          <w:color w:val="000000" w:themeColor="text1"/>
        </w:rPr>
        <w:t xml:space="preserve">.1 in </w:t>
      </w:r>
      <w:r w:rsidR="00826DE6" w:rsidRPr="00523E34">
        <w:rPr>
          <w:rFonts w:cs="Arial"/>
          <w:b/>
          <w:bCs/>
          <w:color w:val="000000" w:themeColor="text1"/>
        </w:rPr>
        <w:t>OBR – 2.</w:t>
      </w:r>
      <w:r w:rsidR="009D0DDE" w:rsidRPr="00523E34">
        <w:rPr>
          <w:rFonts w:cs="Arial"/>
          <w:b/>
          <w:bCs/>
          <w:color w:val="000000" w:themeColor="text1"/>
        </w:rPr>
        <w:t xml:space="preserve">15.2 </w:t>
      </w:r>
      <w:r w:rsidR="00826DE6" w:rsidRPr="00523E34">
        <w:rPr>
          <w:rFonts w:cs="Arial"/>
          <w:b/>
          <w:bCs/>
          <w:color w:val="000000" w:themeColor="text1"/>
        </w:rPr>
        <w:t>za skladiščenje in obnavljanje)</w:t>
      </w:r>
    </w:p>
    <w:p w14:paraId="4991A9E3" w14:textId="16056B6D" w:rsidR="00D35CA7" w:rsidRDefault="00D35CA7" w:rsidP="00FA64F6">
      <w:pPr>
        <w:ind w:left="360"/>
        <w:jc w:val="both"/>
        <w:rPr>
          <w:rFonts w:cs="Arial"/>
          <w:color w:val="000000" w:themeColor="text1"/>
        </w:rPr>
      </w:pPr>
      <w:r w:rsidRPr="00523E34">
        <w:rPr>
          <w:rFonts w:cs="Arial"/>
          <w:color w:val="000000" w:themeColor="text1"/>
        </w:rPr>
        <w:t xml:space="preserve">Ponudnik mora v ponudbeni dokumentaciji predložiti </w:t>
      </w:r>
      <w:r w:rsidRPr="00523E34">
        <w:rPr>
          <w:rFonts w:cs="Arial"/>
          <w:b/>
          <w:color w:val="000000" w:themeColor="text1"/>
          <w:u w:val="single"/>
        </w:rPr>
        <w:t>parafiran</w:t>
      </w:r>
      <w:r w:rsidR="00826DE6" w:rsidRPr="00523E34">
        <w:rPr>
          <w:rFonts w:cs="Arial"/>
          <w:b/>
          <w:color w:val="000000" w:themeColor="text1"/>
          <w:u w:val="single"/>
        </w:rPr>
        <w:t>a vzorca fin</w:t>
      </w:r>
      <w:r w:rsidR="00826DE6">
        <w:rPr>
          <w:rFonts w:cs="Arial"/>
          <w:b/>
          <w:color w:val="000000" w:themeColor="text1"/>
          <w:u w:val="single"/>
        </w:rPr>
        <w:t>ančnih zavarovanj</w:t>
      </w:r>
      <w:r w:rsidRPr="00DA568A">
        <w:rPr>
          <w:rFonts w:cs="Arial"/>
          <w:b/>
          <w:color w:val="000000" w:themeColor="text1"/>
          <w:u w:val="single"/>
        </w:rPr>
        <w:t xml:space="preserve"> za dobro izvedbo del OBR - 2.1</w:t>
      </w:r>
      <w:r w:rsidR="00503541">
        <w:rPr>
          <w:rFonts w:cs="Arial"/>
          <w:b/>
          <w:color w:val="000000" w:themeColor="text1"/>
          <w:u w:val="single"/>
        </w:rPr>
        <w:t>5</w:t>
      </w:r>
      <w:r w:rsidR="00826DE6">
        <w:rPr>
          <w:rFonts w:cs="Arial"/>
          <w:b/>
          <w:color w:val="000000" w:themeColor="text1"/>
          <w:u w:val="single"/>
        </w:rPr>
        <w:t xml:space="preserve">.1 </w:t>
      </w:r>
      <w:r w:rsidR="00826DE6" w:rsidRPr="00523E34">
        <w:rPr>
          <w:rFonts w:cs="Arial"/>
          <w:b/>
          <w:color w:val="000000" w:themeColor="text1"/>
          <w:u w:val="single"/>
        </w:rPr>
        <w:t>in OBR – 2.15.2 za skladiščenje in</w:t>
      </w:r>
      <w:r w:rsidR="00826DE6" w:rsidRPr="00DA014C">
        <w:rPr>
          <w:rFonts w:cs="Arial"/>
          <w:b/>
          <w:strike/>
          <w:color w:val="000000" w:themeColor="text1"/>
          <w:u w:val="single"/>
        </w:rPr>
        <w:t xml:space="preserve"> </w:t>
      </w:r>
      <w:r w:rsidR="00826DE6" w:rsidRPr="00523E34">
        <w:rPr>
          <w:rFonts w:cs="Arial"/>
          <w:b/>
          <w:color w:val="000000" w:themeColor="text1"/>
          <w:u w:val="single"/>
        </w:rPr>
        <w:t>obnavljanje</w:t>
      </w:r>
      <w:r w:rsidRPr="00523E34">
        <w:rPr>
          <w:rFonts w:cs="Arial"/>
          <w:color w:val="000000" w:themeColor="text1"/>
        </w:rPr>
        <w:t>,</w:t>
      </w:r>
      <w:r w:rsidRPr="00E1306B">
        <w:rPr>
          <w:rFonts w:cs="Arial"/>
          <w:color w:val="000000" w:themeColor="text1"/>
        </w:rPr>
        <w:t xml:space="preserve"> ki </w:t>
      </w:r>
      <w:r w:rsidR="00826DE6" w:rsidRPr="00523E34">
        <w:rPr>
          <w:rFonts w:cs="Arial"/>
        </w:rPr>
        <w:t>ju</w:t>
      </w:r>
      <w:r w:rsidRPr="00E1306B">
        <w:rPr>
          <w:rFonts w:cs="Arial"/>
          <w:color w:val="000000" w:themeColor="text1"/>
        </w:rPr>
        <w:t xml:space="preserve"> bo moral izbrani ponudnik predložiti naročniku v vrednosti in vrsti navedeni</w:t>
      </w:r>
      <w:r w:rsidR="009D0DDE">
        <w:rPr>
          <w:rFonts w:cs="Arial"/>
          <w:color w:val="000000" w:themeColor="text1"/>
        </w:rPr>
        <w:t>h</w:t>
      </w:r>
      <w:r w:rsidRPr="00E1306B">
        <w:rPr>
          <w:rFonts w:cs="Arial"/>
          <w:color w:val="000000" w:themeColor="text1"/>
        </w:rPr>
        <w:t xml:space="preserve"> v osnutku </w:t>
      </w:r>
      <w:r w:rsidR="00826DE6">
        <w:rPr>
          <w:rFonts w:cs="Arial"/>
          <w:color w:val="000000" w:themeColor="text1"/>
        </w:rPr>
        <w:t xml:space="preserve">prodajne </w:t>
      </w:r>
      <w:r w:rsidRPr="00E1306B">
        <w:rPr>
          <w:rFonts w:cs="Arial"/>
          <w:color w:val="000000" w:themeColor="text1"/>
        </w:rPr>
        <w:t>pogodbe</w:t>
      </w:r>
      <w:r w:rsidR="00826DE6">
        <w:rPr>
          <w:rFonts w:cs="Arial"/>
          <w:color w:val="000000" w:themeColor="text1"/>
        </w:rPr>
        <w:t xml:space="preserve"> oziroma pogodbe o skladiščenju in obnavljanju državnih blagovnih rezerv</w:t>
      </w:r>
      <w:r w:rsidRPr="00E1306B">
        <w:rPr>
          <w:rFonts w:cs="Arial"/>
          <w:color w:val="000000" w:themeColor="text1"/>
        </w:rPr>
        <w:t xml:space="preserve"> ter v obliki priloženi razpisni dokumentaciji. Finančn</w:t>
      </w:r>
      <w:r w:rsidR="00826DE6">
        <w:rPr>
          <w:rFonts w:cs="Arial"/>
          <w:color w:val="000000" w:themeColor="text1"/>
        </w:rPr>
        <w:t>i</w:t>
      </w:r>
      <w:r w:rsidRPr="00E1306B">
        <w:rPr>
          <w:rFonts w:cs="Arial"/>
          <w:color w:val="000000" w:themeColor="text1"/>
        </w:rPr>
        <w:t xml:space="preserve"> zavarovanj</w:t>
      </w:r>
      <w:r w:rsidR="00826DE6">
        <w:rPr>
          <w:rFonts w:cs="Arial"/>
          <w:color w:val="000000" w:themeColor="text1"/>
        </w:rPr>
        <w:t>i</w:t>
      </w:r>
      <w:r w:rsidRPr="00E1306B">
        <w:rPr>
          <w:rFonts w:cs="Arial"/>
          <w:color w:val="000000" w:themeColor="text1"/>
        </w:rPr>
        <w:t xml:space="preserve"> za celotno zahtevano </w:t>
      </w:r>
      <w:r w:rsidRPr="00810FB3">
        <w:rPr>
          <w:rFonts w:cs="Arial"/>
        </w:rPr>
        <w:t>višino</w:t>
      </w:r>
      <w:r w:rsidR="009D0DDE" w:rsidRPr="00810FB3">
        <w:rPr>
          <w:rFonts w:cs="Arial"/>
        </w:rPr>
        <w:t xml:space="preserve"> posameznega</w:t>
      </w:r>
      <w:r w:rsidRPr="00810FB3">
        <w:rPr>
          <w:rFonts w:cs="Arial"/>
        </w:rPr>
        <w:t xml:space="preserve"> finančnega zavarovanja (</w:t>
      </w:r>
      <w:r w:rsidR="00826DE6" w:rsidRPr="00810FB3">
        <w:rPr>
          <w:rFonts w:cs="Arial"/>
        </w:rPr>
        <w:t xml:space="preserve">po </w:t>
      </w:r>
      <w:r w:rsidRPr="00810FB3">
        <w:rPr>
          <w:rFonts w:cs="Arial"/>
        </w:rPr>
        <w:t>ENO zavarovanje</w:t>
      </w:r>
      <w:r w:rsidRPr="00E1306B">
        <w:rPr>
          <w:rFonts w:cs="Arial"/>
          <w:color w:val="000000" w:themeColor="text1"/>
        </w:rPr>
        <w:t>)</w:t>
      </w:r>
      <w:r w:rsidR="00064212">
        <w:rPr>
          <w:rFonts w:cs="Arial"/>
          <w:color w:val="000000" w:themeColor="text1"/>
        </w:rPr>
        <w:t xml:space="preserve"> </w:t>
      </w:r>
      <w:r w:rsidRPr="00E1306B">
        <w:rPr>
          <w:rFonts w:cs="Arial"/>
          <w:color w:val="000000" w:themeColor="text1"/>
        </w:rPr>
        <w:t>bo moral predloži</w:t>
      </w:r>
      <w:r w:rsidR="00536155">
        <w:rPr>
          <w:rFonts w:cs="Arial"/>
          <w:color w:val="000000" w:themeColor="text1"/>
        </w:rPr>
        <w:t>ti</w:t>
      </w:r>
      <w:r w:rsidRPr="00E1306B">
        <w:rPr>
          <w:rFonts w:cs="Arial"/>
          <w:color w:val="000000" w:themeColor="text1"/>
        </w:rPr>
        <w:t xml:space="preserve"> </w:t>
      </w:r>
      <w:r w:rsidRPr="00E1306B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E1306B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E1306B">
        <w:rPr>
          <w:rFonts w:cs="Arial"/>
          <w:color w:val="000000" w:themeColor="text1"/>
        </w:rPr>
        <w:t xml:space="preserve"> izbranega ponudnika. Zato tudi </w:t>
      </w:r>
      <w:r w:rsidR="00826DE6">
        <w:rPr>
          <w:rFonts w:cs="Arial"/>
          <w:color w:val="000000" w:themeColor="text1"/>
        </w:rPr>
        <w:t>vzorca finančnih zavarovanj</w:t>
      </w:r>
      <w:r w:rsidRPr="00E1306B">
        <w:rPr>
          <w:rFonts w:cs="Arial"/>
          <w:color w:val="000000" w:themeColor="text1"/>
        </w:rPr>
        <w:t xml:space="preserve"> parafira glavni ponudnik ali eden od </w:t>
      </w:r>
      <w:proofErr w:type="spellStart"/>
      <w:r w:rsidRPr="00E1306B">
        <w:rPr>
          <w:rFonts w:cs="Arial"/>
          <w:color w:val="000000" w:themeColor="text1"/>
        </w:rPr>
        <w:t>soponudnikov</w:t>
      </w:r>
      <w:proofErr w:type="spellEnd"/>
      <w:r w:rsidRPr="00E1306B">
        <w:rPr>
          <w:rFonts w:cs="Arial"/>
          <w:color w:val="000000" w:themeColor="text1"/>
        </w:rPr>
        <w:t xml:space="preserve"> izbranega ponudnika.</w:t>
      </w:r>
    </w:p>
    <w:p w14:paraId="14FD2ECD" w14:textId="77777777" w:rsidR="00FA64F6" w:rsidRPr="00E1306B" w:rsidRDefault="00FA64F6" w:rsidP="00FA64F6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25868026" w14:textId="77777777" w:rsidR="008F79C4" w:rsidRPr="00E1306B" w:rsidRDefault="00FA64F6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Osnut</w:t>
      </w:r>
      <w:r w:rsidR="00F90633" w:rsidRPr="36BAAD31">
        <w:rPr>
          <w:rFonts w:cs="Arial"/>
          <w:b/>
          <w:bCs/>
          <w:color w:val="000000" w:themeColor="text1"/>
        </w:rPr>
        <w:t>k</w:t>
      </w:r>
      <w:r w:rsidRPr="36BAAD31">
        <w:rPr>
          <w:rFonts w:cs="Arial"/>
          <w:b/>
          <w:bCs/>
          <w:color w:val="000000" w:themeColor="text1"/>
        </w:rPr>
        <w:t>a pogodb</w:t>
      </w:r>
      <w:r w:rsidR="00955CFE" w:rsidRPr="36BAAD31">
        <w:rPr>
          <w:rFonts w:cs="Arial"/>
          <w:b/>
          <w:bCs/>
          <w:color w:val="000000" w:themeColor="text1"/>
        </w:rPr>
        <w:t xml:space="preserve"> </w:t>
      </w:r>
      <w:r w:rsidR="00961B1B" w:rsidRPr="36BAAD31">
        <w:rPr>
          <w:rFonts w:cs="Arial"/>
          <w:b/>
          <w:bCs/>
          <w:color w:val="000000" w:themeColor="text1"/>
        </w:rPr>
        <w:t>(OBR - 2.1</w:t>
      </w:r>
      <w:r w:rsidR="00503541" w:rsidRPr="36BAAD31">
        <w:rPr>
          <w:rFonts w:cs="Arial"/>
          <w:b/>
          <w:bCs/>
          <w:color w:val="000000" w:themeColor="text1"/>
        </w:rPr>
        <w:t>7</w:t>
      </w:r>
      <w:r w:rsidRPr="36BAAD31">
        <w:rPr>
          <w:rFonts w:cs="Arial"/>
          <w:b/>
          <w:bCs/>
          <w:color w:val="000000" w:themeColor="text1"/>
        </w:rPr>
        <w:t>.1 in OBR – 2.17.2</w:t>
      </w:r>
      <w:r w:rsidR="00961B1B" w:rsidRPr="36BAAD31">
        <w:rPr>
          <w:rFonts w:cs="Arial"/>
          <w:b/>
          <w:bCs/>
          <w:color w:val="000000" w:themeColor="text1"/>
        </w:rPr>
        <w:t>)</w:t>
      </w:r>
    </w:p>
    <w:p w14:paraId="667779BC" w14:textId="01F13649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>Ponudniki m</w:t>
      </w:r>
      <w:r w:rsidR="00FA64F6">
        <w:rPr>
          <w:rFonts w:cs="Arial"/>
        </w:rPr>
        <w:t>orajo temeljito prebrati osnutka pogodb</w:t>
      </w:r>
      <w:r w:rsidRPr="001E03AB">
        <w:rPr>
          <w:rFonts w:cs="Arial"/>
        </w:rPr>
        <w:t xml:space="preserve"> in priloženo dokumentacijo javnega naročila, iz katerih je razviden predmet in obseg javnega naročila ter njegove zahteve. Vse navedeno </w:t>
      </w:r>
      <w:r w:rsidR="004264C8">
        <w:rPr>
          <w:rFonts w:cs="Arial"/>
        </w:rPr>
        <w:t>v naštetih dokumentih</w:t>
      </w:r>
      <w:r w:rsidRPr="001E03AB">
        <w:rPr>
          <w:rFonts w:cs="Arial"/>
        </w:rPr>
        <w:t xml:space="preserve"> so zahteve naročnika po tem javnem naročilu in jih mora izbrani ponudnik – </w:t>
      </w:r>
      <w:r w:rsidR="006B7CF1">
        <w:rPr>
          <w:rFonts w:cs="Arial"/>
        </w:rPr>
        <w:t>prodajalec</w:t>
      </w:r>
      <w:r w:rsidRPr="001E03AB">
        <w:rPr>
          <w:rFonts w:cs="Arial"/>
        </w:rPr>
        <w:t xml:space="preserve"> spoštovati in izpolniti.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54288963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12607272">
        <w:rPr>
          <w:rFonts w:cs="Arial"/>
          <w:b/>
          <w:bCs/>
        </w:rPr>
        <w:t>Vrsta in popis</w:t>
      </w:r>
      <w:r w:rsidR="00503541" w:rsidRPr="12607272">
        <w:rPr>
          <w:rFonts w:cs="Arial"/>
          <w:b/>
          <w:bCs/>
        </w:rPr>
        <w:t xml:space="preserve"> predmeta</w:t>
      </w:r>
      <w:r w:rsidRPr="12607272">
        <w:rPr>
          <w:rFonts w:cs="Arial"/>
          <w:b/>
          <w:bCs/>
        </w:rPr>
        <w:t xml:space="preserve"> </w:t>
      </w:r>
      <w:r w:rsidR="3B57CA4C" w:rsidRPr="12607272">
        <w:rPr>
          <w:rFonts w:cs="Arial"/>
          <w:b/>
          <w:bCs/>
        </w:rPr>
        <w:t xml:space="preserve"> </w:t>
      </w:r>
      <w:r w:rsidR="00D35CA7" w:rsidRPr="12607272">
        <w:rPr>
          <w:rFonts w:cs="Arial"/>
          <w:b/>
          <w:bCs/>
        </w:rPr>
        <w:t>(OBR - 2.1</w:t>
      </w:r>
      <w:r w:rsidR="00503541" w:rsidRPr="12607272">
        <w:rPr>
          <w:rFonts w:cs="Arial"/>
          <w:b/>
          <w:bCs/>
        </w:rPr>
        <w:t>8</w:t>
      </w:r>
      <w:r w:rsidR="00D35CA7" w:rsidRPr="12607272">
        <w:rPr>
          <w:rFonts w:cs="Arial"/>
          <w:b/>
          <w:bCs/>
        </w:rPr>
        <w:t>)</w:t>
      </w:r>
    </w:p>
    <w:p w14:paraId="367F584E" w14:textId="30FD74F2" w:rsidR="00D46D07" w:rsidRPr="001E03AB" w:rsidRDefault="00D46D07" w:rsidP="00D46D07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 xml:space="preserve">Obrazec Vrsta in opis </w:t>
      </w:r>
      <w:r w:rsidR="00503541">
        <w:rPr>
          <w:rFonts w:cs="Arial"/>
        </w:rPr>
        <w:t>predmeta</w:t>
      </w:r>
      <w:r w:rsidRPr="523FDDDB">
        <w:rPr>
          <w:rFonts w:cs="Arial"/>
        </w:rPr>
        <w:t xml:space="preserve">, ki je sestavni del pogodbe, v katerem je opredeljen obseg </w:t>
      </w:r>
      <w:r w:rsidR="00CD7FBA">
        <w:rPr>
          <w:rFonts w:cs="Arial"/>
        </w:rPr>
        <w:t>dobave</w:t>
      </w:r>
      <w:r w:rsidR="00CD7FBA" w:rsidRPr="004207E1">
        <w:rPr>
          <w:rFonts w:cs="Arial"/>
        </w:rPr>
        <w:t xml:space="preserve"> </w:t>
      </w:r>
      <w:r w:rsidR="007C3B65" w:rsidRPr="004207E1">
        <w:rPr>
          <w:rFonts w:cs="Arial"/>
        </w:rPr>
        <w:t>blaga</w:t>
      </w:r>
      <w:r w:rsidRPr="523FDDDB">
        <w:rPr>
          <w:rFonts w:cs="Arial"/>
        </w:rPr>
        <w:t xml:space="preserve">.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0651528" w14:textId="2AFB0D03" w:rsidR="00D35CA7" w:rsidRPr="00E1306B" w:rsidRDefault="00D35CA7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Predračun (OBR - 2.1</w:t>
      </w:r>
      <w:r w:rsidR="00503541" w:rsidRPr="36BAAD31">
        <w:rPr>
          <w:rFonts w:cs="Arial"/>
          <w:b/>
          <w:bCs/>
          <w:color w:val="000000" w:themeColor="text1"/>
        </w:rPr>
        <w:t>9</w:t>
      </w:r>
      <w:r w:rsidRPr="36BAAD31">
        <w:rPr>
          <w:rFonts w:cs="Arial"/>
          <w:b/>
          <w:bCs/>
          <w:color w:val="000000" w:themeColor="text1"/>
        </w:rPr>
        <w:t xml:space="preserve">) </w:t>
      </w:r>
    </w:p>
    <w:p w14:paraId="6F590658" w14:textId="6F66FF14" w:rsidR="00CD7FBA" w:rsidRDefault="00D46D07" w:rsidP="00740A1A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5D548C10" w14:textId="77777777" w:rsidR="004A177F" w:rsidRDefault="004A177F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7C2EBBD4" w14:textId="77777777" w:rsidR="004A177F" w:rsidRPr="00E1306B" w:rsidRDefault="004A177F" w:rsidP="004A177F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Skupna ponudbena vrednost</w:t>
      </w:r>
      <w:r w:rsidRPr="00E1306B">
        <w:rPr>
          <w:rFonts w:cs="Arial"/>
          <w:b/>
          <w:color w:val="000000" w:themeColor="text1"/>
        </w:rPr>
        <w:t xml:space="preserve"> (OBR - 2.</w:t>
      </w:r>
      <w:r>
        <w:rPr>
          <w:rFonts w:cs="Arial"/>
          <w:b/>
          <w:color w:val="000000" w:themeColor="text1"/>
        </w:rPr>
        <w:t>20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27E8B4F8" w14:textId="77777777" w:rsidR="004A177F" w:rsidRDefault="004A177F" w:rsidP="004A177F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obrazec ponudnik</w:t>
      </w:r>
      <w:r w:rsidRPr="001E03AB">
        <w:rPr>
          <w:rFonts w:cs="Arial"/>
          <w:color w:val="000000" w:themeColor="text1"/>
        </w:rPr>
        <w:t xml:space="preserve"> odda v skladu z Navodili ponudnikom za pripravo ponudbe (OBR – 2.02).</w:t>
      </w:r>
    </w:p>
    <w:p w14:paraId="5827CDDD" w14:textId="77777777" w:rsidR="00B6215F" w:rsidRDefault="00B6215F" w:rsidP="00B6215F">
      <w:pPr>
        <w:ind w:left="348"/>
        <w:jc w:val="both"/>
        <w:rPr>
          <w:lang w:eastAsia="en-US"/>
        </w:rPr>
      </w:pPr>
    </w:p>
    <w:p w14:paraId="59D1AE6F" w14:textId="77777777" w:rsidR="00B6215F" w:rsidRDefault="00B6215F" w:rsidP="00B6215F">
      <w:pPr>
        <w:rPr>
          <w:rFonts w:cs="Arial"/>
          <w:color w:val="FF0000"/>
        </w:rPr>
      </w:pPr>
    </w:p>
    <w:p w14:paraId="2D5F1C8A" w14:textId="77777777" w:rsidR="004A177F" w:rsidRDefault="004A177F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sectPr w:rsidR="004A177F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101E" w16cex:dateUtc="2022-03-29T21:09:00Z"/>
  <w16cex:commentExtensible w16cex:durableId="26262DCC" w16cex:dateUtc="2022-03-31T11:42:00Z"/>
  <w16cex:commentExtensible w16cex:durableId="26262E45" w16cex:dateUtc="2022-05-11T10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E58790" w14:textId="77777777" w:rsidR="00155667" w:rsidRDefault="00155667">
      <w:r>
        <w:separator/>
      </w:r>
    </w:p>
  </w:endnote>
  <w:endnote w:type="continuationSeparator" w:id="0">
    <w:p w14:paraId="7DED9FD1" w14:textId="77777777" w:rsidR="00155667" w:rsidRDefault="00155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F68B7" w14:textId="3EF37998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CC3BE9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CC3BE9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10FAE1E4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C3BE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C3BE9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97954" w14:textId="77777777" w:rsidR="00155667" w:rsidRDefault="00155667">
      <w:r>
        <w:separator/>
      </w:r>
    </w:p>
  </w:footnote>
  <w:footnote w:type="continuationSeparator" w:id="0">
    <w:p w14:paraId="0D1D7B01" w14:textId="77777777" w:rsidR="00155667" w:rsidRDefault="00155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0B40BE62" w:rsidR="00C50584" w:rsidRPr="00066A83" w:rsidRDefault="00066A83" w:rsidP="00F03587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03587">
            <w:rPr>
              <w:rFonts w:cs="Arial"/>
              <w:color w:val="000000"/>
              <w:sz w:val="16"/>
              <w:szCs w:val="16"/>
            </w:rPr>
            <w:t>=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8D1C65">
            <w:rPr>
              <w:rFonts w:cs="Arial"/>
              <w:color w:val="000000"/>
              <w:sz w:val="16"/>
              <w:szCs w:val="16"/>
            </w:rPr>
            <w:t>BLAGO</w:t>
          </w:r>
          <w:r w:rsidR="00F03587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8F265B"/>
    <w:multiLevelType w:val="hybridMultilevel"/>
    <w:tmpl w:val="A6C433F0"/>
    <w:lvl w:ilvl="0" w:tplc="E008485E">
      <w:start w:val="1"/>
      <w:numFmt w:val="upperLetter"/>
      <w:lvlText w:val="%1."/>
      <w:lvlJc w:val="left"/>
      <w:pPr>
        <w:ind w:left="683" w:hanging="360"/>
      </w:pPr>
    </w:lvl>
    <w:lvl w:ilvl="1" w:tplc="04240019">
      <w:start w:val="1"/>
      <w:numFmt w:val="lowerLetter"/>
      <w:lvlText w:val="%2."/>
      <w:lvlJc w:val="left"/>
      <w:pPr>
        <w:ind w:left="1403" w:hanging="360"/>
      </w:pPr>
    </w:lvl>
    <w:lvl w:ilvl="2" w:tplc="0424001B">
      <w:start w:val="1"/>
      <w:numFmt w:val="lowerRoman"/>
      <w:lvlText w:val="%3."/>
      <w:lvlJc w:val="right"/>
      <w:pPr>
        <w:ind w:left="2123" w:hanging="180"/>
      </w:pPr>
    </w:lvl>
    <w:lvl w:ilvl="3" w:tplc="0424000F">
      <w:start w:val="1"/>
      <w:numFmt w:val="decimal"/>
      <w:lvlText w:val="%4."/>
      <w:lvlJc w:val="left"/>
      <w:pPr>
        <w:ind w:left="2843" w:hanging="360"/>
      </w:pPr>
    </w:lvl>
    <w:lvl w:ilvl="4" w:tplc="04240019">
      <w:start w:val="1"/>
      <w:numFmt w:val="lowerLetter"/>
      <w:lvlText w:val="%5."/>
      <w:lvlJc w:val="left"/>
      <w:pPr>
        <w:ind w:left="3563" w:hanging="360"/>
      </w:pPr>
    </w:lvl>
    <w:lvl w:ilvl="5" w:tplc="0424001B">
      <w:start w:val="1"/>
      <w:numFmt w:val="lowerRoman"/>
      <w:lvlText w:val="%6."/>
      <w:lvlJc w:val="right"/>
      <w:pPr>
        <w:ind w:left="4283" w:hanging="180"/>
      </w:pPr>
    </w:lvl>
    <w:lvl w:ilvl="6" w:tplc="0424000F">
      <w:start w:val="1"/>
      <w:numFmt w:val="decimal"/>
      <w:lvlText w:val="%7."/>
      <w:lvlJc w:val="left"/>
      <w:pPr>
        <w:ind w:left="5003" w:hanging="360"/>
      </w:pPr>
    </w:lvl>
    <w:lvl w:ilvl="7" w:tplc="04240019">
      <w:start w:val="1"/>
      <w:numFmt w:val="lowerLetter"/>
      <w:lvlText w:val="%8."/>
      <w:lvlJc w:val="left"/>
      <w:pPr>
        <w:ind w:left="5723" w:hanging="360"/>
      </w:pPr>
    </w:lvl>
    <w:lvl w:ilvl="8" w:tplc="0424001B">
      <w:start w:val="1"/>
      <w:numFmt w:val="lowerRoman"/>
      <w:lvlText w:val="%9."/>
      <w:lvlJc w:val="right"/>
      <w:pPr>
        <w:ind w:left="6443" w:hanging="180"/>
      </w:p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E64268"/>
    <w:multiLevelType w:val="hybridMultilevel"/>
    <w:tmpl w:val="3A60F350"/>
    <w:lvl w:ilvl="0" w:tplc="FD1A5ED2">
      <w:start w:val="2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EFA6CD1"/>
    <w:multiLevelType w:val="hybridMultilevel"/>
    <w:tmpl w:val="587039D0"/>
    <w:lvl w:ilvl="0" w:tplc="0424000F">
      <w:start w:val="4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9028C4"/>
    <w:multiLevelType w:val="hybridMultilevel"/>
    <w:tmpl w:val="08D05930"/>
    <w:lvl w:ilvl="0" w:tplc="07163DAA">
      <w:start w:val="1"/>
      <w:numFmt w:val="upperLetter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3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6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8"/>
  </w:num>
  <w:num w:numId="3">
    <w:abstractNumId w:val="34"/>
  </w:num>
  <w:num w:numId="4">
    <w:abstractNumId w:val="17"/>
  </w:num>
  <w:num w:numId="5">
    <w:abstractNumId w:val="39"/>
  </w:num>
  <w:num w:numId="6">
    <w:abstractNumId w:val="40"/>
  </w:num>
  <w:num w:numId="7">
    <w:abstractNumId w:val="6"/>
  </w:num>
  <w:num w:numId="8">
    <w:abstractNumId w:val="4"/>
  </w:num>
  <w:num w:numId="9">
    <w:abstractNumId w:val="10"/>
  </w:num>
  <w:num w:numId="10">
    <w:abstractNumId w:val="33"/>
  </w:num>
  <w:num w:numId="11">
    <w:abstractNumId w:val="7"/>
  </w:num>
  <w:num w:numId="12">
    <w:abstractNumId w:val="23"/>
  </w:num>
  <w:num w:numId="13">
    <w:abstractNumId w:val="41"/>
  </w:num>
  <w:num w:numId="14">
    <w:abstractNumId w:val="15"/>
  </w:num>
  <w:num w:numId="15">
    <w:abstractNumId w:val="25"/>
  </w:num>
  <w:num w:numId="16">
    <w:abstractNumId w:val="2"/>
  </w:num>
  <w:num w:numId="17">
    <w:abstractNumId w:val="13"/>
  </w:num>
  <w:num w:numId="18">
    <w:abstractNumId w:val="37"/>
  </w:num>
  <w:num w:numId="19">
    <w:abstractNumId w:val="28"/>
  </w:num>
  <w:num w:numId="20">
    <w:abstractNumId w:val="24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2"/>
  </w:num>
  <w:num w:numId="26">
    <w:abstractNumId w:val="35"/>
  </w:num>
  <w:num w:numId="27">
    <w:abstractNumId w:val="27"/>
  </w:num>
  <w:num w:numId="28">
    <w:abstractNumId w:val="16"/>
  </w:num>
  <w:num w:numId="29">
    <w:abstractNumId w:val="11"/>
  </w:num>
  <w:num w:numId="30">
    <w:abstractNumId w:val="9"/>
  </w:num>
  <w:num w:numId="31">
    <w:abstractNumId w:val="3"/>
  </w:num>
  <w:num w:numId="32">
    <w:abstractNumId w:val="32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8"/>
  </w:num>
  <w:num w:numId="36">
    <w:abstractNumId w:val="36"/>
  </w:num>
  <w:num w:numId="37">
    <w:abstractNumId w:val="18"/>
  </w:num>
  <w:num w:numId="38">
    <w:abstractNumId w:val="22"/>
  </w:num>
  <w:num w:numId="39">
    <w:abstractNumId w:val="43"/>
  </w:num>
  <w:num w:numId="40">
    <w:abstractNumId w:val="19"/>
  </w:num>
  <w:num w:numId="41">
    <w:abstractNumId w:val="31"/>
  </w:num>
  <w:num w:numId="42">
    <w:abstractNumId w:val="26"/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33"/>
    <w:rsid w:val="00001218"/>
    <w:rsid w:val="00003384"/>
    <w:rsid w:val="00004FDB"/>
    <w:rsid w:val="00005413"/>
    <w:rsid w:val="000063F6"/>
    <w:rsid w:val="00012267"/>
    <w:rsid w:val="00013313"/>
    <w:rsid w:val="00013B00"/>
    <w:rsid w:val="0001593A"/>
    <w:rsid w:val="00015B5A"/>
    <w:rsid w:val="00017613"/>
    <w:rsid w:val="00017B2C"/>
    <w:rsid w:val="00023359"/>
    <w:rsid w:val="00030001"/>
    <w:rsid w:val="00031D84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2FE4"/>
    <w:rsid w:val="00055DA3"/>
    <w:rsid w:val="000576FB"/>
    <w:rsid w:val="00063C7E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D0F93"/>
    <w:rsid w:val="000D518E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223B"/>
    <w:rsid w:val="00104742"/>
    <w:rsid w:val="001133CB"/>
    <w:rsid w:val="00114401"/>
    <w:rsid w:val="00114D9A"/>
    <w:rsid w:val="00121290"/>
    <w:rsid w:val="00121583"/>
    <w:rsid w:val="00124F83"/>
    <w:rsid w:val="0012533E"/>
    <w:rsid w:val="001314C1"/>
    <w:rsid w:val="00133DCD"/>
    <w:rsid w:val="001352C1"/>
    <w:rsid w:val="00135E99"/>
    <w:rsid w:val="0014021F"/>
    <w:rsid w:val="001425DB"/>
    <w:rsid w:val="001444CF"/>
    <w:rsid w:val="001445E6"/>
    <w:rsid w:val="00144748"/>
    <w:rsid w:val="00146152"/>
    <w:rsid w:val="00153F77"/>
    <w:rsid w:val="00155667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2021DF"/>
    <w:rsid w:val="0020233B"/>
    <w:rsid w:val="002025B5"/>
    <w:rsid w:val="0021790F"/>
    <w:rsid w:val="00220F49"/>
    <w:rsid w:val="00221F94"/>
    <w:rsid w:val="00223533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A7F35"/>
    <w:rsid w:val="002B28E0"/>
    <w:rsid w:val="002C18F9"/>
    <w:rsid w:val="002D059B"/>
    <w:rsid w:val="002D1B8A"/>
    <w:rsid w:val="002D2854"/>
    <w:rsid w:val="002D4B85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1721"/>
    <w:rsid w:val="00337D0B"/>
    <w:rsid w:val="003420FE"/>
    <w:rsid w:val="00342A79"/>
    <w:rsid w:val="003454B3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94FB7"/>
    <w:rsid w:val="003A576A"/>
    <w:rsid w:val="003B36FC"/>
    <w:rsid w:val="003B72E2"/>
    <w:rsid w:val="003C0B6A"/>
    <w:rsid w:val="003C14CD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5B98"/>
    <w:rsid w:val="00416AE0"/>
    <w:rsid w:val="004207E1"/>
    <w:rsid w:val="00423F62"/>
    <w:rsid w:val="004264C8"/>
    <w:rsid w:val="00433205"/>
    <w:rsid w:val="00433EA3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565D8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0FC1"/>
    <w:rsid w:val="004A177F"/>
    <w:rsid w:val="004A329E"/>
    <w:rsid w:val="004A34FE"/>
    <w:rsid w:val="004B065E"/>
    <w:rsid w:val="004B0B60"/>
    <w:rsid w:val="004B11AF"/>
    <w:rsid w:val="004B142B"/>
    <w:rsid w:val="004C7A78"/>
    <w:rsid w:val="004D1FBD"/>
    <w:rsid w:val="004D2049"/>
    <w:rsid w:val="004D2244"/>
    <w:rsid w:val="004D6B75"/>
    <w:rsid w:val="004E4B1E"/>
    <w:rsid w:val="004F7C1C"/>
    <w:rsid w:val="00502C8A"/>
    <w:rsid w:val="00503541"/>
    <w:rsid w:val="005038A5"/>
    <w:rsid w:val="00503B8E"/>
    <w:rsid w:val="00505AFF"/>
    <w:rsid w:val="00506E35"/>
    <w:rsid w:val="00512216"/>
    <w:rsid w:val="005169DF"/>
    <w:rsid w:val="0051745B"/>
    <w:rsid w:val="00520816"/>
    <w:rsid w:val="005226CF"/>
    <w:rsid w:val="00523E34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0E27"/>
    <w:rsid w:val="005530B2"/>
    <w:rsid w:val="005572D3"/>
    <w:rsid w:val="0056044D"/>
    <w:rsid w:val="005608A6"/>
    <w:rsid w:val="005629DA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2D97"/>
    <w:rsid w:val="0058399F"/>
    <w:rsid w:val="00584076"/>
    <w:rsid w:val="00584820"/>
    <w:rsid w:val="0058631D"/>
    <w:rsid w:val="005932B4"/>
    <w:rsid w:val="0059442E"/>
    <w:rsid w:val="005A25D7"/>
    <w:rsid w:val="005A267C"/>
    <w:rsid w:val="005A785E"/>
    <w:rsid w:val="005B253B"/>
    <w:rsid w:val="005B3910"/>
    <w:rsid w:val="005B7BA8"/>
    <w:rsid w:val="005C13C5"/>
    <w:rsid w:val="005C4C41"/>
    <w:rsid w:val="005C5C1D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1A54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473A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B7CF1"/>
    <w:rsid w:val="006C0D32"/>
    <w:rsid w:val="006C3F13"/>
    <w:rsid w:val="006D155F"/>
    <w:rsid w:val="006D3364"/>
    <w:rsid w:val="006D59F7"/>
    <w:rsid w:val="006D7C6B"/>
    <w:rsid w:val="006D7F18"/>
    <w:rsid w:val="006E377F"/>
    <w:rsid w:val="006E79D1"/>
    <w:rsid w:val="006F194B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27E1E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2569"/>
    <w:rsid w:val="00766189"/>
    <w:rsid w:val="00767A5A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2F7D"/>
    <w:rsid w:val="007C3B65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0FB3"/>
    <w:rsid w:val="008155E7"/>
    <w:rsid w:val="008167AF"/>
    <w:rsid w:val="00822517"/>
    <w:rsid w:val="00824D1D"/>
    <w:rsid w:val="008268EB"/>
    <w:rsid w:val="00826DE6"/>
    <w:rsid w:val="00826FDF"/>
    <w:rsid w:val="00833AC6"/>
    <w:rsid w:val="008348CD"/>
    <w:rsid w:val="0083579D"/>
    <w:rsid w:val="00836620"/>
    <w:rsid w:val="00841982"/>
    <w:rsid w:val="0084300B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3079"/>
    <w:rsid w:val="008A58BB"/>
    <w:rsid w:val="008A757F"/>
    <w:rsid w:val="008B06CD"/>
    <w:rsid w:val="008B25C9"/>
    <w:rsid w:val="008B3070"/>
    <w:rsid w:val="008B45A7"/>
    <w:rsid w:val="008B5F17"/>
    <w:rsid w:val="008B5FB0"/>
    <w:rsid w:val="008C2AC2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A41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7012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00F8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0DDE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62B9C"/>
    <w:rsid w:val="00A66540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215F"/>
    <w:rsid w:val="00B65B5A"/>
    <w:rsid w:val="00B661E3"/>
    <w:rsid w:val="00B66318"/>
    <w:rsid w:val="00B70F67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09D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67AC2"/>
    <w:rsid w:val="00C71713"/>
    <w:rsid w:val="00C82B34"/>
    <w:rsid w:val="00C82BE4"/>
    <w:rsid w:val="00C8661F"/>
    <w:rsid w:val="00C8675B"/>
    <w:rsid w:val="00C87B79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1A31"/>
    <w:rsid w:val="00CC3BE9"/>
    <w:rsid w:val="00CC6F4E"/>
    <w:rsid w:val="00CD61B2"/>
    <w:rsid w:val="00CD7808"/>
    <w:rsid w:val="00CD7FBA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5FEF"/>
    <w:rsid w:val="00D278D4"/>
    <w:rsid w:val="00D353A6"/>
    <w:rsid w:val="00D35CA7"/>
    <w:rsid w:val="00D4127A"/>
    <w:rsid w:val="00D46A72"/>
    <w:rsid w:val="00D46D07"/>
    <w:rsid w:val="00D52C6F"/>
    <w:rsid w:val="00D579F3"/>
    <w:rsid w:val="00D60FCA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14C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3615"/>
    <w:rsid w:val="00E550C0"/>
    <w:rsid w:val="00E607D8"/>
    <w:rsid w:val="00E6081D"/>
    <w:rsid w:val="00E61921"/>
    <w:rsid w:val="00E61A2B"/>
    <w:rsid w:val="00E639BE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3587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5615"/>
    <w:rsid w:val="00F5649C"/>
    <w:rsid w:val="00F60526"/>
    <w:rsid w:val="00F62601"/>
    <w:rsid w:val="00F65355"/>
    <w:rsid w:val="00F66554"/>
    <w:rsid w:val="00F67D96"/>
    <w:rsid w:val="00F70BB8"/>
    <w:rsid w:val="00F71C13"/>
    <w:rsid w:val="00F7340D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A64F6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4A53"/>
    <w:rsid w:val="00FF5175"/>
    <w:rsid w:val="00FF6E48"/>
    <w:rsid w:val="0322B05C"/>
    <w:rsid w:val="0A2F04E5"/>
    <w:rsid w:val="0FC3EFB7"/>
    <w:rsid w:val="12607272"/>
    <w:rsid w:val="1A220C56"/>
    <w:rsid w:val="22D24A9C"/>
    <w:rsid w:val="25B62484"/>
    <w:rsid w:val="2F43DE6D"/>
    <w:rsid w:val="30CC80C3"/>
    <w:rsid w:val="35E26E47"/>
    <w:rsid w:val="366DBF49"/>
    <w:rsid w:val="36BAAD31"/>
    <w:rsid w:val="3B57CA4C"/>
    <w:rsid w:val="3CC0299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72AB81A-AA36-4761-A973-382962F9A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D21551-81B7-49C5-8FE6-D0139969FC60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D7FCA112-9F62-4DC1-9D83-0837E0093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72</TotalTime>
  <Pages>3</Pages>
  <Words>1090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Darja BLATNIK</cp:lastModifiedBy>
  <cp:revision>53</cp:revision>
  <cp:lastPrinted>2019-04-23T11:39:00Z</cp:lastPrinted>
  <dcterms:created xsi:type="dcterms:W3CDTF">2022-05-11T10:45:00Z</dcterms:created>
  <dcterms:modified xsi:type="dcterms:W3CDTF">2024-09-09T12:35:00Z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